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3570D" w14:textId="77777777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VERON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415F99EA" w14:textId="5E315C32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Beauchief Abbey.</w:t>
      </w:r>
    </w:p>
    <w:p w14:paraId="0BA07A28" w14:textId="77777777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B0356" w14:textId="77777777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3BB390" w14:textId="77777777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Austin Friars at</w:t>
      </w:r>
    </w:p>
    <w:p w14:paraId="0564736F" w14:textId="2FF0D0E9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Dromore(q.v.), by letters dimissory as</w:t>
      </w:r>
    </w:p>
    <w:p w14:paraId="448B5469" w14:textId="1CB556CC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from Coventry and Lichfield diocese.</w:t>
      </w:r>
    </w:p>
    <w:p w14:paraId="79AD0DD0" w14:textId="78B206DE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02B6A4A3" w14:textId="77777777" w:rsidR="00902676" w:rsidRDefault="00902676" w:rsidP="009026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Feb.1485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Holy Trinity, York,</w:t>
      </w:r>
    </w:p>
    <w:p w14:paraId="33D6B2D2" w14:textId="77777777" w:rsidR="00902676" w:rsidRDefault="00902676" w:rsidP="009026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 as</w:t>
      </w:r>
    </w:p>
    <w:p w14:paraId="4E96DF35" w14:textId="77777777" w:rsidR="00902676" w:rsidRDefault="00902676" w:rsidP="009026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from Coventry and Lichfield diocese.</w:t>
      </w:r>
    </w:p>
    <w:p w14:paraId="60BE61B1" w14:textId="0CFDD896" w:rsidR="00902676" w:rsidRDefault="00902676" w:rsidP="009026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.104)</w:t>
      </w:r>
    </w:p>
    <w:p w14:paraId="7EF7D002" w14:textId="77777777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3C8DA" w14:textId="77777777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6D0ADE" w14:textId="2BA8DE75" w:rsidR="001A4B47" w:rsidRDefault="001A4B47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2021</w:t>
      </w:r>
    </w:p>
    <w:p w14:paraId="086B0B7E" w14:textId="1E55C680" w:rsidR="00902676" w:rsidRDefault="00902676" w:rsidP="001A4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2023</w:t>
      </w:r>
    </w:p>
    <w:p w14:paraId="38AC5707" w14:textId="0446BEEB" w:rsidR="00BA00AB" w:rsidRPr="001A4B4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A4B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11128" w14:textId="77777777" w:rsidR="001A4B47" w:rsidRDefault="001A4B47" w:rsidP="009139A6">
      <w:r>
        <w:separator/>
      </w:r>
    </w:p>
  </w:endnote>
  <w:endnote w:type="continuationSeparator" w:id="0">
    <w:p w14:paraId="3C946B23" w14:textId="77777777" w:rsidR="001A4B47" w:rsidRDefault="001A4B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2A2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09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66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714F" w14:textId="77777777" w:rsidR="001A4B47" w:rsidRDefault="001A4B47" w:rsidP="009139A6">
      <w:r>
        <w:separator/>
      </w:r>
    </w:p>
  </w:footnote>
  <w:footnote w:type="continuationSeparator" w:id="0">
    <w:p w14:paraId="324A3335" w14:textId="77777777" w:rsidR="001A4B47" w:rsidRDefault="001A4B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1D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34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6D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47"/>
    <w:rsid w:val="000666E0"/>
    <w:rsid w:val="001A4B47"/>
    <w:rsid w:val="002510B7"/>
    <w:rsid w:val="005C130B"/>
    <w:rsid w:val="00826F5C"/>
    <w:rsid w:val="0090267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7EEB"/>
  <w15:chartTrackingRefBased/>
  <w15:docId w15:val="{8DFFE529-7C87-4EEC-895C-73110915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2021-05-17T19:22:00Z</dcterms:created>
  <dcterms:modified xsi:type="dcterms:W3CDTF">2023-01-23T10:03:00Z</dcterms:modified>
</cp:coreProperties>
</file>